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18317" w14:textId="77777777" w:rsidR="003269AA" w:rsidRDefault="003269AA" w:rsidP="00326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JORDEN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fl.1489-90)</w:t>
      </w:r>
    </w:p>
    <w:p w14:paraId="38CED615" w14:textId="77777777" w:rsidR="003269AA" w:rsidRDefault="003269AA" w:rsidP="00326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Hosier.</w:t>
      </w:r>
    </w:p>
    <w:p w14:paraId="71F7BD77" w14:textId="77777777" w:rsidR="003269AA" w:rsidRDefault="003269AA" w:rsidP="003269AA">
      <w:pPr>
        <w:pStyle w:val="NoSpacing"/>
        <w:rPr>
          <w:rFonts w:cs="Times New Roman"/>
          <w:szCs w:val="24"/>
        </w:rPr>
      </w:pPr>
    </w:p>
    <w:p w14:paraId="482C7644" w14:textId="77777777" w:rsidR="003269AA" w:rsidRDefault="003269AA" w:rsidP="003269AA">
      <w:pPr>
        <w:pStyle w:val="NoSpacing"/>
        <w:rPr>
          <w:rFonts w:cs="Times New Roman"/>
          <w:szCs w:val="24"/>
        </w:rPr>
      </w:pPr>
    </w:p>
    <w:p w14:paraId="6CC1E83D" w14:textId="77777777" w:rsidR="003269AA" w:rsidRDefault="003269AA" w:rsidP="003269AA">
      <w:pPr>
        <w:pStyle w:val="NoSpacing"/>
      </w:pPr>
      <w:r>
        <w:rPr>
          <w:rFonts w:cs="Times New Roman"/>
          <w:szCs w:val="24"/>
        </w:rPr>
        <w:t xml:space="preserve">       1489-90</w:t>
      </w:r>
      <w:r>
        <w:rPr>
          <w:rFonts w:cs="Times New Roman"/>
          <w:szCs w:val="24"/>
        </w:rPr>
        <w:tab/>
      </w:r>
      <w:r>
        <w:t>He entered the Merchant gild.</w:t>
      </w:r>
    </w:p>
    <w:p w14:paraId="65F76EAF" w14:textId="77777777" w:rsidR="003269AA" w:rsidRDefault="003269AA" w:rsidP="003269AA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605E1999" w14:textId="77777777" w:rsidR="003269AA" w:rsidRDefault="003269AA" w:rsidP="003269AA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1508DD40" w14:textId="77777777" w:rsidR="003269AA" w:rsidRDefault="003269AA" w:rsidP="003269AA">
      <w:pPr>
        <w:pStyle w:val="NoSpacing"/>
        <w:rPr>
          <w:rFonts w:cs="Times New Roman"/>
          <w:szCs w:val="24"/>
        </w:rPr>
      </w:pPr>
    </w:p>
    <w:p w14:paraId="101C8B7D" w14:textId="77777777" w:rsidR="003269AA" w:rsidRDefault="003269AA" w:rsidP="003269AA">
      <w:pPr>
        <w:pStyle w:val="NoSpacing"/>
        <w:rPr>
          <w:rFonts w:cs="Times New Roman"/>
          <w:szCs w:val="24"/>
        </w:rPr>
      </w:pPr>
    </w:p>
    <w:p w14:paraId="321FE678" w14:textId="77777777" w:rsidR="003269AA" w:rsidRDefault="003269AA" w:rsidP="003269A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August 2024</w:t>
      </w:r>
    </w:p>
    <w:p w14:paraId="5E0753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AEAA3F" w14:textId="77777777" w:rsidR="003269AA" w:rsidRDefault="003269AA" w:rsidP="009139A6">
      <w:r>
        <w:separator/>
      </w:r>
    </w:p>
  </w:endnote>
  <w:endnote w:type="continuationSeparator" w:id="0">
    <w:p w14:paraId="1A946BD4" w14:textId="77777777" w:rsidR="003269AA" w:rsidRDefault="003269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476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30C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144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B5C98" w14:textId="77777777" w:rsidR="003269AA" w:rsidRDefault="003269AA" w:rsidP="009139A6">
      <w:r>
        <w:separator/>
      </w:r>
    </w:p>
  </w:footnote>
  <w:footnote w:type="continuationSeparator" w:id="0">
    <w:p w14:paraId="6B4145A7" w14:textId="77777777" w:rsidR="003269AA" w:rsidRDefault="003269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A75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285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099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9AA"/>
    <w:rsid w:val="000666E0"/>
    <w:rsid w:val="002510B7"/>
    <w:rsid w:val="00270799"/>
    <w:rsid w:val="003269AA"/>
    <w:rsid w:val="005C130B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1CACA"/>
  <w15:chartTrackingRefBased/>
  <w15:docId w15:val="{C6ADE96D-91C7-45CD-9419-77766FDA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2024-08-13T19:12:00Z</dcterms:created>
  <dcterms:modified xsi:type="dcterms:W3CDTF">2024-08-13T19:13:00Z</dcterms:modified>
</cp:coreProperties>
</file>